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FD8ED" w14:textId="575EC1D1" w:rsidR="00905765" w:rsidRPr="008E7149" w:rsidRDefault="00DD4DBB" w:rsidP="00905765">
      <w:pPr>
        <w:pStyle w:val="Tittel"/>
        <w:jc w:val="left"/>
        <w:rPr>
          <w:rStyle w:val="StyleBodyTextItalicChar"/>
          <w:rFonts w:ascii="Calibri" w:hAnsi="Calibri" w:cs="Arial"/>
          <w:i w:val="0"/>
          <w:sz w:val="32"/>
        </w:rPr>
      </w:pPr>
      <w:r>
        <w:rPr>
          <w:rStyle w:val="StyleBodyTextItalicChar"/>
          <w:rFonts w:ascii="Calibri" w:hAnsi="Calibri" w:cs="Arial"/>
          <w:i w:val="0"/>
          <w:sz w:val="32"/>
        </w:rPr>
        <w:t>Tender letter</w:t>
      </w:r>
    </w:p>
    <w:p w14:paraId="16EFD8EE" w14:textId="77777777" w:rsidR="00905765" w:rsidRPr="008E7149" w:rsidRDefault="00905765" w:rsidP="00905765">
      <w:pPr>
        <w:pStyle w:val="Overskrift1"/>
        <w:rPr>
          <w:rStyle w:val="StyleBodyTextItalicChar"/>
          <w:rFonts w:ascii="Calibri" w:hAnsi="Calibri"/>
          <w:sz w:val="22"/>
          <w:szCs w:val="22"/>
        </w:rPr>
      </w:pPr>
    </w:p>
    <w:p w14:paraId="16EFD8EF" w14:textId="259C631C" w:rsidR="00905765" w:rsidRPr="00B27FE0" w:rsidRDefault="00F018F2" w:rsidP="00905765">
      <w:pPr>
        <w:rPr>
          <w:rFonts w:ascii="Calibri" w:hAnsi="Calibri" w:cs="Arial"/>
        </w:rPr>
      </w:pPr>
      <w:r>
        <w:rPr>
          <w:rFonts w:ascii="Calibri" w:hAnsi="Calibri" w:cs="Arial"/>
        </w:rPr>
        <w:t>Universitetet i Oslo</w:t>
      </w:r>
    </w:p>
    <w:p w14:paraId="7A732AD1" w14:textId="77777777" w:rsidR="00F018F2" w:rsidRDefault="00F018F2" w:rsidP="00905765">
      <w:pPr>
        <w:rPr>
          <w:rFonts w:ascii="Calibri" w:hAnsi="Calibri" w:cs="Arial"/>
        </w:rPr>
      </w:pPr>
      <w:r>
        <w:rPr>
          <w:rFonts w:ascii="Calibri" w:hAnsi="Calibri" w:cs="Arial"/>
        </w:rPr>
        <w:t>Boks 1072 Blindern</w:t>
      </w:r>
    </w:p>
    <w:p w14:paraId="16EFD8F2" w14:textId="03865A93" w:rsidR="00905765" w:rsidRPr="0066720A" w:rsidRDefault="00F018F2" w:rsidP="00905765">
      <w:pPr>
        <w:rPr>
          <w:rFonts w:ascii="Calibri" w:hAnsi="Calibri" w:cs="Arial"/>
          <w:lang w:val="en-GB"/>
        </w:rPr>
      </w:pPr>
      <w:r w:rsidRPr="0066720A">
        <w:rPr>
          <w:rFonts w:ascii="Calibri" w:hAnsi="Calibri" w:cs="Arial"/>
          <w:lang w:val="en-GB"/>
        </w:rPr>
        <w:t>0316  Oslo</w:t>
      </w:r>
      <w:r w:rsidR="00905765" w:rsidRPr="0066720A">
        <w:rPr>
          <w:rFonts w:ascii="Calibri" w:hAnsi="Calibri" w:cs="Arial"/>
          <w:sz w:val="22"/>
          <w:szCs w:val="22"/>
          <w:lang w:val="en-GB"/>
        </w:rPr>
        <w:tab/>
      </w:r>
      <w:r w:rsidR="00905765" w:rsidRPr="0066720A">
        <w:rPr>
          <w:rFonts w:ascii="Calibri" w:hAnsi="Calibri" w:cs="Arial"/>
          <w:sz w:val="22"/>
          <w:szCs w:val="22"/>
          <w:lang w:val="en-GB"/>
        </w:rPr>
        <w:tab/>
      </w:r>
      <w:r w:rsidR="00905765" w:rsidRPr="0066720A">
        <w:rPr>
          <w:rFonts w:ascii="Calibri" w:hAnsi="Calibri" w:cs="Arial"/>
          <w:sz w:val="22"/>
          <w:szCs w:val="22"/>
          <w:lang w:val="en-GB"/>
        </w:rPr>
        <w:tab/>
      </w:r>
      <w:r w:rsidR="00905765" w:rsidRPr="0066720A">
        <w:rPr>
          <w:rFonts w:ascii="Calibri" w:hAnsi="Calibri" w:cs="Arial"/>
          <w:sz w:val="22"/>
          <w:szCs w:val="22"/>
          <w:lang w:val="en-GB"/>
        </w:rPr>
        <w:tab/>
      </w:r>
      <w:r w:rsidR="00905765" w:rsidRPr="0066720A">
        <w:rPr>
          <w:rFonts w:ascii="Calibri" w:hAnsi="Calibri" w:cs="Arial"/>
          <w:sz w:val="22"/>
          <w:szCs w:val="22"/>
          <w:lang w:val="en-GB"/>
        </w:rPr>
        <w:tab/>
      </w:r>
      <w:r w:rsidR="00905765" w:rsidRPr="0066720A">
        <w:rPr>
          <w:rFonts w:ascii="Calibri" w:hAnsi="Calibri" w:cs="Arial"/>
          <w:sz w:val="22"/>
          <w:szCs w:val="22"/>
          <w:lang w:val="en-GB"/>
        </w:rPr>
        <w:tab/>
      </w:r>
      <w:r w:rsidR="00905765" w:rsidRPr="0066720A">
        <w:rPr>
          <w:rFonts w:ascii="Calibri" w:hAnsi="Calibri" w:cs="Arial"/>
          <w:sz w:val="22"/>
          <w:szCs w:val="22"/>
          <w:lang w:val="en-GB"/>
        </w:rPr>
        <w:tab/>
      </w:r>
      <w:r w:rsidR="00DD4DBB" w:rsidRPr="0066720A">
        <w:rPr>
          <w:rFonts w:ascii="Calibri" w:hAnsi="Calibri" w:cs="Arial"/>
          <w:lang w:val="en-GB"/>
        </w:rPr>
        <w:t>Date</w:t>
      </w:r>
      <w:r w:rsidR="00905765" w:rsidRPr="0066720A">
        <w:rPr>
          <w:rFonts w:ascii="Calibri" w:hAnsi="Calibri" w:cs="Arial"/>
          <w:lang w:val="en-GB"/>
        </w:rPr>
        <w:t>, dd.mm.</w:t>
      </w:r>
      <w:r w:rsidRPr="0066720A">
        <w:rPr>
          <w:rFonts w:ascii="Calibri" w:hAnsi="Calibri" w:cs="Arial"/>
          <w:lang w:val="en-GB"/>
        </w:rPr>
        <w:t>2020</w:t>
      </w:r>
    </w:p>
    <w:p w14:paraId="16EFD8F3" w14:textId="77777777" w:rsidR="00905765" w:rsidRPr="0066720A" w:rsidRDefault="00905765" w:rsidP="00905765">
      <w:pPr>
        <w:rPr>
          <w:rFonts w:ascii="Calibri" w:hAnsi="Calibri" w:cs="Arial"/>
          <w:sz w:val="22"/>
          <w:szCs w:val="22"/>
          <w:lang w:val="en-GB"/>
        </w:rPr>
      </w:pPr>
    </w:p>
    <w:p w14:paraId="16EFD8F4" w14:textId="77777777" w:rsidR="00B214A6" w:rsidRPr="0066720A" w:rsidRDefault="00B214A6" w:rsidP="00905765">
      <w:pPr>
        <w:rPr>
          <w:rFonts w:ascii="Calibri" w:hAnsi="Calibri" w:cs="Arial"/>
          <w:sz w:val="22"/>
          <w:szCs w:val="22"/>
          <w:lang w:val="en-GB"/>
        </w:rPr>
      </w:pPr>
    </w:p>
    <w:p w14:paraId="16EFD8F5" w14:textId="77777777" w:rsidR="00B214A6" w:rsidRPr="0066720A" w:rsidRDefault="00B214A6" w:rsidP="00905765">
      <w:pPr>
        <w:rPr>
          <w:rFonts w:ascii="Calibri" w:hAnsi="Calibri" w:cs="Arial"/>
          <w:sz w:val="22"/>
          <w:szCs w:val="22"/>
          <w:lang w:val="en-GB"/>
        </w:rPr>
      </w:pPr>
    </w:p>
    <w:p w14:paraId="16EFD8F6" w14:textId="3A83CA39" w:rsidR="00133762" w:rsidRPr="0044727D" w:rsidRDefault="00905765" w:rsidP="00133762">
      <w:pPr>
        <w:pStyle w:val="Overskrift1"/>
        <w:contextualSpacing/>
        <w:rPr>
          <w:rFonts w:ascii="Calibri" w:hAnsi="Calibri" w:cs="Arial"/>
          <w:i w:val="0"/>
          <w:lang w:val="en-GB"/>
        </w:rPr>
      </w:pPr>
      <w:bookmarkStart w:id="0" w:name="_Toc36857777"/>
      <w:bookmarkStart w:id="1" w:name="_Toc164735775"/>
      <w:r w:rsidRPr="0044727D">
        <w:rPr>
          <w:rFonts w:ascii="Calibri" w:hAnsi="Calibri" w:cs="Arial"/>
          <w:i w:val="0"/>
          <w:lang w:val="en-GB"/>
        </w:rPr>
        <w:t>T</w:t>
      </w:r>
      <w:bookmarkEnd w:id="0"/>
      <w:bookmarkEnd w:id="1"/>
      <w:r w:rsidR="00DD4DBB" w:rsidRPr="0044727D">
        <w:rPr>
          <w:rFonts w:ascii="Calibri" w:hAnsi="Calibri" w:cs="Arial"/>
          <w:i w:val="0"/>
          <w:lang w:val="en-GB"/>
        </w:rPr>
        <w:t>ender letter</w:t>
      </w:r>
      <w:r w:rsidRPr="0044727D">
        <w:rPr>
          <w:rFonts w:ascii="Calibri" w:hAnsi="Calibri" w:cs="Arial"/>
          <w:i w:val="0"/>
          <w:lang w:val="en-GB"/>
        </w:rPr>
        <w:t>:</w:t>
      </w:r>
      <w:r w:rsidR="00F018F2" w:rsidRPr="0044727D">
        <w:rPr>
          <w:rFonts w:ascii="Calibri" w:hAnsi="Calibri" w:cs="Arial"/>
          <w:i w:val="0"/>
          <w:lang w:val="en-GB"/>
        </w:rPr>
        <w:t xml:space="preserve"> ANSK-</w:t>
      </w:r>
      <w:r w:rsidR="0066720A">
        <w:rPr>
          <w:rFonts w:ascii="Calibri" w:hAnsi="Calibri" w:cs="Arial"/>
          <w:i w:val="0"/>
          <w:lang w:val="en-GB"/>
        </w:rPr>
        <w:t>0128</w:t>
      </w:r>
      <w:r w:rsidR="00F018F2" w:rsidRPr="0044727D">
        <w:rPr>
          <w:rFonts w:ascii="Calibri" w:hAnsi="Calibri" w:cs="Arial"/>
          <w:i w:val="0"/>
          <w:lang w:val="en-GB"/>
        </w:rPr>
        <w:t>-</w:t>
      </w:r>
      <w:r w:rsidR="0044727D">
        <w:rPr>
          <w:rFonts w:ascii="Calibri" w:hAnsi="Calibri" w:cs="Arial"/>
          <w:i w:val="0"/>
          <w:lang w:val="en-GB"/>
        </w:rPr>
        <w:t>26</w:t>
      </w:r>
      <w:r w:rsidR="0044727D" w:rsidRPr="0044727D">
        <w:rPr>
          <w:rFonts w:ascii="Calibri" w:hAnsi="Calibri" w:cs="Arial"/>
          <w:i w:val="0"/>
          <w:lang w:val="en-GB"/>
        </w:rPr>
        <w:t xml:space="preserve"> Scanning electron microscope</w:t>
      </w:r>
    </w:p>
    <w:p w14:paraId="16EFD8F7" w14:textId="77777777" w:rsidR="005002CD" w:rsidRPr="0044727D" w:rsidRDefault="005002CD" w:rsidP="005002CD">
      <w:pPr>
        <w:rPr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7273"/>
      </w:tblGrid>
      <w:tr w:rsidR="005002CD" w14:paraId="16EFD8FA" w14:textId="77777777" w:rsidTr="00F018F2">
        <w:tc>
          <w:tcPr>
            <w:tcW w:w="987" w:type="pct"/>
            <w:shd w:val="clear" w:color="auto" w:fill="FF0000"/>
          </w:tcPr>
          <w:p w14:paraId="16EFD8F8" w14:textId="5BCC0A4D" w:rsidR="005002CD" w:rsidRPr="00F018F2" w:rsidRDefault="00DD4DBB" w:rsidP="00F46BA9">
            <w:pPr>
              <w:spacing w:before="40" w:after="40"/>
              <w:rPr>
                <w:rFonts w:ascii="Calibri" w:hAnsi="Calibri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FFFFFF" w:themeColor="background1"/>
                <w:sz w:val="22"/>
                <w:szCs w:val="22"/>
              </w:rPr>
              <w:t>Supplier</w:t>
            </w:r>
          </w:p>
        </w:tc>
        <w:tc>
          <w:tcPr>
            <w:tcW w:w="4013" w:type="pct"/>
          </w:tcPr>
          <w:p w14:paraId="16EFD8F9" w14:textId="77777777" w:rsidR="005002CD" w:rsidRDefault="005002CD" w:rsidP="00F46BA9">
            <w:pPr>
              <w:spacing w:before="40" w:after="40"/>
              <w:rPr>
                <w:lang w:eastAsia="en-US"/>
              </w:rPr>
            </w:pPr>
          </w:p>
        </w:tc>
      </w:tr>
      <w:tr w:rsidR="005002CD" w14:paraId="16EFD8FD" w14:textId="77777777" w:rsidTr="00F018F2">
        <w:tc>
          <w:tcPr>
            <w:tcW w:w="987" w:type="pct"/>
            <w:shd w:val="clear" w:color="auto" w:fill="FF0000"/>
          </w:tcPr>
          <w:p w14:paraId="16EFD8FB" w14:textId="77777777" w:rsidR="005002CD" w:rsidRPr="00F018F2" w:rsidRDefault="005002CD" w:rsidP="00F46BA9">
            <w:pPr>
              <w:spacing w:before="40" w:after="40"/>
              <w:rPr>
                <w:rFonts w:ascii="Calibri" w:hAnsi="Calibri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F018F2">
              <w:rPr>
                <w:rFonts w:ascii="Calibri" w:hAnsi="Calibri" w:cs="Arial"/>
                <w:b/>
                <w:bCs/>
                <w:color w:val="FFFFFF" w:themeColor="background1"/>
                <w:sz w:val="22"/>
                <w:szCs w:val="22"/>
              </w:rPr>
              <w:t>Org.nr</w:t>
            </w:r>
          </w:p>
        </w:tc>
        <w:tc>
          <w:tcPr>
            <w:tcW w:w="4013" w:type="pct"/>
          </w:tcPr>
          <w:p w14:paraId="16EFD8FC" w14:textId="77777777" w:rsidR="005002CD" w:rsidRDefault="005002CD" w:rsidP="00F46BA9">
            <w:pPr>
              <w:spacing w:before="40" w:after="40"/>
              <w:rPr>
                <w:lang w:eastAsia="en-US"/>
              </w:rPr>
            </w:pPr>
          </w:p>
        </w:tc>
      </w:tr>
      <w:tr w:rsidR="005002CD" w14:paraId="16EFD900" w14:textId="77777777" w:rsidTr="00F018F2">
        <w:tc>
          <w:tcPr>
            <w:tcW w:w="987" w:type="pct"/>
            <w:shd w:val="clear" w:color="auto" w:fill="FF0000"/>
          </w:tcPr>
          <w:p w14:paraId="16EFD8FE" w14:textId="4E84E4E2" w:rsidR="005002CD" w:rsidRPr="00F018F2" w:rsidRDefault="00DD4DBB" w:rsidP="00F46BA9">
            <w:pPr>
              <w:spacing w:before="40" w:after="40"/>
              <w:rPr>
                <w:rFonts w:ascii="Calibri" w:hAnsi="Calibri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FFFFFF" w:themeColor="background1"/>
                <w:sz w:val="22"/>
                <w:szCs w:val="22"/>
              </w:rPr>
              <w:t xml:space="preserve">Contact </w:t>
            </w:r>
            <w:r w:rsidR="005002CD" w:rsidRPr="00F018F2">
              <w:rPr>
                <w:rFonts w:ascii="Calibri" w:hAnsi="Calibri" w:cs="Arial"/>
                <w:b/>
                <w:bCs/>
                <w:color w:val="FFFFFF" w:themeColor="background1"/>
                <w:sz w:val="22"/>
                <w:szCs w:val="22"/>
              </w:rPr>
              <w:t>person</w:t>
            </w:r>
          </w:p>
        </w:tc>
        <w:tc>
          <w:tcPr>
            <w:tcW w:w="4013" w:type="pct"/>
          </w:tcPr>
          <w:p w14:paraId="16EFD8FF" w14:textId="77777777" w:rsidR="005002CD" w:rsidRDefault="005002CD" w:rsidP="00F46BA9">
            <w:pPr>
              <w:spacing w:before="40" w:after="40"/>
              <w:rPr>
                <w:lang w:eastAsia="en-US"/>
              </w:rPr>
            </w:pPr>
          </w:p>
        </w:tc>
      </w:tr>
      <w:tr w:rsidR="005002CD" w14:paraId="16EFD903" w14:textId="77777777" w:rsidTr="00F018F2">
        <w:tc>
          <w:tcPr>
            <w:tcW w:w="987" w:type="pct"/>
            <w:shd w:val="clear" w:color="auto" w:fill="FF0000"/>
          </w:tcPr>
          <w:p w14:paraId="16EFD901" w14:textId="2A6CBF9B" w:rsidR="005002CD" w:rsidRPr="00F018F2" w:rsidRDefault="00DD4DBB" w:rsidP="00F46BA9">
            <w:pPr>
              <w:spacing w:before="40" w:after="40"/>
              <w:rPr>
                <w:rFonts w:ascii="Calibri" w:hAnsi="Calibri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FFFFFF" w:themeColor="background1"/>
                <w:sz w:val="22"/>
                <w:szCs w:val="22"/>
              </w:rPr>
              <w:t>Phone</w:t>
            </w:r>
          </w:p>
        </w:tc>
        <w:tc>
          <w:tcPr>
            <w:tcW w:w="4013" w:type="pct"/>
          </w:tcPr>
          <w:p w14:paraId="16EFD902" w14:textId="77777777" w:rsidR="005002CD" w:rsidRDefault="005002CD" w:rsidP="00F46BA9">
            <w:pPr>
              <w:spacing w:before="40" w:after="40"/>
              <w:rPr>
                <w:lang w:eastAsia="en-US"/>
              </w:rPr>
            </w:pPr>
          </w:p>
        </w:tc>
      </w:tr>
      <w:tr w:rsidR="005002CD" w14:paraId="16EFD906" w14:textId="77777777" w:rsidTr="00F018F2">
        <w:tc>
          <w:tcPr>
            <w:tcW w:w="987" w:type="pct"/>
            <w:shd w:val="clear" w:color="auto" w:fill="FF0000"/>
          </w:tcPr>
          <w:p w14:paraId="16EFD904" w14:textId="163D179E" w:rsidR="005002CD" w:rsidRPr="00F018F2" w:rsidRDefault="00DD4DBB" w:rsidP="00F46BA9">
            <w:pPr>
              <w:spacing w:before="40" w:after="40"/>
              <w:rPr>
                <w:rFonts w:ascii="Calibri" w:hAnsi="Calibri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FFFFFF" w:themeColor="background1"/>
                <w:sz w:val="22"/>
                <w:szCs w:val="22"/>
              </w:rPr>
              <w:t>E-mail</w:t>
            </w:r>
          </w:p>
        </w:tc>
        <w:tc>
          <w:tcPr>
            <w:tcW w:w="4013" w:type="pct"/>
          </w:tcPr>
          <w:p w14:paraId="16EFD905" w14:textId="77777777" w:rsidR="005002CD" w:rsidRDefault="005002CD" w:rsidP="00F46BA9">
            <w:pPr>
              <w:spacing w:before="40" w:after="40"/>
              <w:rPr>
                <w:lang w:eastAsia="en-US"/>
              </w:rPr>
            </w:pPr>
          </w:p>
        </w:tc>
      </w:tr>
      <w:tr w:rsidR="005002CD" w14:paraId="16EFD909" w14:textId="77777777" w:rsidTr="00F018F2">
        <w:tc>
          <w:tcPr>
            <w:tcW w:w="987" w:type="pct"/>
            <w:shd w:val="clear" w:color="auto" w:fill="FF0000"/>
          </w:tcPr>
          <w:p w14:paraId="16EFD907" w14:textId="3C971299" w:rsidR="005002CD" w:rsidRPr="00F018F2" w:rsidRDefault="00DD4DBB" w:rsidP="00F46BA9">
            <w:pPr>
              <w:spacing w:before="40" w:after="40"/>
              <w:rPr>
                <w:rFonts w:ascii="Calibri" w:hAnsi="Calibri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FFFFFF" w:themeColor="background1"/>
                <w:sz w:val="22"/>
                <w:szCs w:val="22"/>
              </w:rPr>
              <w:t>Adress</w:t>
            </w:r>
          </w:p>
        </w:tc>
        <w:tc>
          <w:tcPr>
            <w:tcW w:w="4013" w:type="pct"/>
          </w:tcPr>
          <w:p w14:paraId="16EFD908" w14:textId="77777777" w:rsidR="005002CD" w:rsidRDefault="005002CD" w:rsidP="00F46BA9">
            <w:pPr>
              <w:spacing w:before="40" w:after="40"/>
              <w:rPr>
                <w:lang w:eastAsia="en-US"/>
              </w:rPr>
            </w:pPr>
          </w:p>
        </w:tc>
      </w:tr>
      <w:tr w:rsidR="005002CD" w14:paraId="16EFD90C" w14:textId="77777777" w:rsidTr="00F018F2">
        <w:tc>
          <w:tcPr>
            <w:tcW w:w="987" w:type="pct"/>
            <w:shd w:val="clear" w:color="auto" w:fill="FF0000"/>
          </w:tcPr>
          <w:p w14:paraId="16EFD90A" w14:textId="2278BEC5" w:rsidR="005002CD" w:rsidRPr="00F018F2" w:rsidRDefault="00DD4DBB" w:rsidP="00F46BA9">
            <w:pPr>
              <w:spacing w:before="40" w:after="40"/>
              <w:rPr>
                <w:rFonts w:ascii="Calibri" w:hAnsi="Calibri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FFFFFF" w:themeColor="background1"/>
                <w:sz w:val="22"/>
                <w:szCs w:val="22"/>
              </w:rPr>
              <w:t>City</w:t>
            </w:r>
          </w:p>
        </w:tc>
        <w:tc>
          <w:tcPr>
            <w:tcW w:w="4013" w:type="pct"/>
          </w:tcPr>
          <w:p w14:paraId="16EFD90B" w14:textId="77777777" w:rsidR="005002CD" w:rsidRDefault="005002CD" w:rsidP="00F46BA9">
            <w:pPr>
              <w:spacing w:before="40" w:after="40"/>
              <w:rPr>
                <w:lang w:eastAsia="en-US"/>
              </w:rPr>
            </w:pPr>
          </w:p>
        </w:tc>
      </w:tr>
    </w:tbl>
    <w:p w14:paraId="16EFD90D" w14:textId="77777777" w:rsidR="005002CD" w:rsidRPr="005002CD" w:rsidRDefault="005002CD" w:rsidP="005002CD">
      <w:pPr>
        <w:rPr>
          <w:lang w:eastAsia="en-US"/>
        </w:rPr>
      </w:pPr>
    </w:p>
    <w:p w14:paraId="16EFD90E" w14:textId="77777777" w:rsidR="00905765" w:rsidRPr="008E7149" w:rsidRDefault="00905765" w:rsidP="00905765">
      <w:pPr>
        <w:pStyle w:val="Brdtekst"/>
        <w:spacing w:after="0"/>
        <w:rPr>
          <w:rFonts w:ascii="Calibri" w:hAnsi="Calibri" w:cs="Arial"/>
          <w:sz w:val="22"/>
          <w:szCs w:val="22"/>
        </w:rPr>
      </w:pPr>
    </w:p>
    <w:p w14:paraId="34F9DA27" w14:textId="35B93F06" w:rsidR="00DD4DBB" w:rsidRPr="00DD4DBB" w:rsidRDefault="00DD4DBB" w:rsidP="004A0C2C">
      <w:pPr>
        <w:ind w:left="-142"/>
        <w:rPr>
          <w:rFonts w:ascii="Calibri" w:hAnsi="Calibri" w:cs="Arial"/>
          <w:sz w:val="22"/>
          <w:szCs w:val="22"/>
          <w:lang w:val="en-US"/>
        </w:rPr>
      </w:pPr>
      <w:r w:rsidRPr="00DD4DBB">
        <w:rPr>
          <w:rFonts w:ascii="Calibri" w:hAnsi="Calibri" w:cs="Arial"/>
          <w:sz w:val="22"/>
          <w:szCs w:val="22"/>
          <w:lang w:val="en-US"/>
        </w:rPr>
        <w:t>We ref</w:t>
      </w:r>
      <w:r>
        <w:rPr>
          <w:rFonts w:ascii="Calibri" w:hAnsi="Calibri" w:cs="Arial"/>
          <w:sz w:val="22"/>
          <w:szCs w:val="22"/>
          <w:lang w:val="en-US"/>
        </w:rPr>
        <w:t>er to received tender documents and will be glad to give you a complete quote according to prerequisite given in the tender documents.</w:t>
      </w:r>
    </w:p>
    <w:p w14:paraId="5DFCC326" w14:textId="77777777" w:rsidR="006D5C13" w:rsidRPr="00DD4DBB" w:rsidRDefault="006D5C13" w:rsidP="004A0C2C">
      <w:pPr>
        <w:ind w:left="-142"/>
        <w:rPr>
          <w:rFonts w:ascii="Calibri" w:hAnsi="Calibri" w:cs="Arial"/>
          <w:sz w:val="22"/>
          <w:szCs w:val="22"/>
          <w:lang w:val="en-US"/>
        </w:rPr>
      </w:pPr>
    </w:p>
    <w:tbl>
      <w:tblPr>
        <w:tblStyle w:val="Tabellrutenett"/>
        <w:tblW w:w="0" w:type="auto"/>
        <w:tblInd w:w="-142" w:type="dxa"/>
        <w:tblLook w:val="04A0" w:firstRow="1" w:lastRow="0" w:firstColumn="1" w:lastColumn="0" w:noHBand="0" w:noVBand="1"/>
      </w:tblPr>
      <w:tblGrid>
        <w:gridCol w:w="2547"/>
        <w:gridCol w:w="6515"/>
      </w:tblGrid>
      <w:tr w:rsidR="006D5C13" w14:paraId="5D109AE5" w14:textId="77777777" w:rsidTr="006D5C13">
        <w:tc>
          <w:tcPr>
            <w:tcW w:w="2547" w:type="dxa"/>
          </w:tcPr>
          <w:p w14:paraId="49ED2CE1" w14:textId="14F0C5EA" w:rsidR="006D5C13" w:rsidRDefault="00DD4DBB" w:rsidP="004A0C2C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Delivery time (weeks</w:t>
            </w:r>
            <w:r w:rsidR="006D5C13">
              <w:rPr>
                <w:rFonts w:ascii="Calibri" w:hAnsi="Calibri" w:cs="Arial"/>
                <w:sz w:val="22"/>
                <w:szCs w:val="22"/>
              </w:rPr>
              <w:t>):</w:t>
            </w:r>
          </w:p>
        </w:tc>
        <w:tc>
          <w:tcPr>
            <w:tcW w:w="6515" w:type="dxa"/>
          </w:tcPr>
          <w:p w14:paraId="2ADF8C28" w14:textId="77777777" w:rsidR="006D5C13" w:rsidRDefault="006D5C13" w:rsidP="004A0C2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4E089E8" w14:textId="77777777" w:rsidR="006D5C13" w:rsidRDefault="006D5C13" w:rsidP="004A0C2C">
      <w:pPr>
        <w:ind w:left="-142"/>
        <w:rPr>
          <w:rFonts w:ascii="Calibri" w:hAnsi="Calibri" w:cs="Arial"/>
          <w:sz w:val="22"/>
          <w:szCs w:val="22"/>
        </w:rPr>
      </w:pPr>
    </w:p>
    <w:p w14:paraId="16EFD910" w14:textId="77777777" w:rsidR="004A0C2C" w:rsidRDefault="004A0C2C" w:rsidP="004A0C2C">
      <w:pPr>
        <w:ind w:left="-142"/>
        <w:rPr>
          <w:rFonts w:ascii="Calibri" w:hAnsi="Calibri" w:cs="Arial"/>
          <w:sz w:val="22"/>
          <w:szCs w:val="22"/>
        </w:rPr>
      </w:pPr>
    </w:p>
    <w:p w14:paraId="16EFD918" w14:textId="619484F0" w:rsidR="004A0C2C" w:rsidRPr="00036351" w:rsidRDefault="00DD4DBB" w:rsidP="004A0C2C">
      <w:pPr>
        <w:numPr>
          <w:ilvl w:val="0"/>
          <w:numId w:val="7"/>
        </w:numPr>
        <w:ind w:left="1068"/>
        <w:rPr>
          <w:rFonts w:ascii="Calibri" w:hAnsi="Calibri"/>
          <w:sz w:val="22"/>
          <w:szCs w:val="22"/>
          <w:lang w:val="en-US"/>
        </w:rPr>
      </w:pPr>
      <w:r w:rsidRPr="00036351">
        <w:rPr>
          <w:rFonts w:ascii="Calibri" w:hAnsi="Calibri" w:cs="Arial"/>
          <w:sz w:val="22"/>
          <w:szCs w:val="22"/>
          <w:lang w:val="en-US"/>
        </w:rPr>
        <w:t xml:space="preserve">Quote is delivered without any </w:t>
      </w:r>
      <w:r w:rsidR="00036351" w:rsidRPr="00036351">
        <w:rPr>
          <w:rFonts w:ascii="Calibri" w:hAnsi="Calibri" w:cs="Arial"/>
          <w:sz w:val="22"/>
          <w:szCs w:val="22"/>
          <w:lang w:val="en-US"/>
        </w:rPr>
        <w:t>reservations</w:t>
      </w:r>
      <w:r w:rsidR="00905765" w:rsidRPr="00036351">
        <w:rPr>
          <w:rFonts w:ascii="Calibri" w:hAnsi="Calibri" w:cs="Arial"/>
          <w:sz w:val="22"/>
          <w:szCs w:val="22"/>
          <w:lang w:val="en-US"/>
        </w:rPr>
        <w:t xml:space="preserve">.  </w:t>
      </w:r>
    </w:p>
    <w:p w14:paraId="2B5D8CE8" w14:textId="478474C8" w:rsidR="007F5A31" w:rsidRPr="007F5A31" w:rsidRDefault="00036351" w:rsidP="007F5A31">
      <w:pPr>
        <w:pStyle w:val="Brdtekst"/>
        <w:numPr>
          <w:ilvl w:val="0"/>
          <w:numId w:val="7"/>
        </w:numPr>
        <w:spacing w:line="276" w:lineRule="auto"/>
        <w:ind w:left="1068"/>
        <w:rPr>
          <w:rFonts w:ascii="Calibri" w:hAnsi="Calibri" w:cs="Arial"/>
          <w:sz w:val="22"/>
          <w:szCs w:val="22"/>
          <w:lang w:val="en-US"/>
        </w:rPr>
      </w:pPr>
      <w:r w:rsidRPr="00036351">
        <w:rPr>
          <w:rFonts w:ascii="Calibri" w:hAnsi="Calibri" w:cs="Arial"/>
          <w:sz w:val="22"/>
          <w:szCs w:val="22"/>
          <w:lang w:val="en-US"/>
        </w:rPr>
        <w:t xml:space="preserve">We make the following reservations against the </w:t>
      </w:r>
      <w:r>
        <w:rPr>
          <w:rFonts w:ascii="Calibri" w:hAnsi="Calibri" w:cs="Arial"/>
          <w:sz w:val="22"/>
          <w:szCs w:val="22"/>
          <w:lang w:val="en-US"/>
        </w:rPr>
        <w:t xml:space="preserve">contract </w:t>
      </w:r>
      <w:r w:rsidRPr="00036351">
        <w:rPr>
          <w:rFonts w:ascii="Calibri" w:hAnsi="Calibri" w:cs="Arial"/>
          <w:sz w:val="22"/>
          <w:szCs w:val="22"/>
          <w:lang w:val="en-US"/>
        </w:rPr>
        <w:t>terms or the tender documents.</w:t>
      </w:r>
      <w:r w:rsidR="007F5A31">
        <w:rPr>
          <w:rFonts w:ascii="Calibri" w:hAnsi="Calibri" w:cs="Arial"/>
          <w:sz w:val="22"/>
          <w:szCs w:val="22"/>
          <w:lang w:val="en-US"/>
        </w:rPr>
        <w:t xml:space="preserve"> Note: </w:t>
      </w:r>
      <w:r w:rsidR="00EB4C03">
        <w:rPr>
          <w:rFonts w:ascii="Calibri" w:hAnsi="Calibri" w:cs="Arial"/>
          <w:sz w:val="22"/>
          <w:szCs w:val="22"/>
          <w:lang w:val="en-US"/>
        </w:rPr>
        <w:t>Any r</w:t>
      </w:r>
      <w:r w:rsidR="007F5A31">
        <w:rPr>
          <w:rFonts w:ascii="Calibri" w:hAnsi="Calibri" w:cs="Arial"/>
          <w:sz w:val="22"/>
          <w:szCs w:val="22"/>
          <w:lang w:val="en-US"/>
        </w:rPr>
        <w:t xml:space="preserve">eservation considered as significant can lead to rejection of offer.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2266"/>
        <w:gridCol w:w="2252"/>
        <w:gridCol w:w="2269"/>
      </w:tblGrid>
      <w:tr w:rsidR="00036351" w:rsidRPr="0066720A" w14:paraId="16EFD921" w14:textId="77777777" w:rsidTr="00F018F2">
        <w:tc>
          <w:tcPr>
            <w:tcW w:w="2290" w:type="dxa"/>
            <w:shd w:val="clear" w:color="auto" w:fill="FF0000"/>
          </w:tcPr>
          <w:p w14:paraId="16EFD91B" w14:textId="55A292E6" w:rsidR="004A0C2C" w:rsidRPr="00036351" w:rsidRDefault="00036351" w:rsidP="004A0C2C">
            <w:pPr>
              <w:pStyle w:val="Brdtekst"/>
              <w:rPr>
                <w:rFonts w:ascii="Calibri" w:hAnsi="Calibri" w:cs="Arial"/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036351">
              <w:rPr>
                <w:rFonts w:ascii="Calibri" w:hAnsi="Calibri" w:cs="Arial"/>
                <w:b/>
                <w:color w:val="FFFFFF" w:themeColor="background1"/>
                <w:sz w:val="22"/>
                <w:szCs w:val="22"/>
                <w:lang w:val="en-US"/>
              </w:rPr>
              <w:t>Ref.point. i terms in contract</w:t>
            </w:r>
            <w:r w:rsidR="004A0C2C" w:rsidRPr="00036351">
              <w:rPr>
                <w:rFonts w:ascii="Calibri" w:hAnsi="Calibri" w:cs="Arial"/>
                <w:b/>
                <w:color w:val="FFFFFF" w:themeColor="background1"/>
                <w:sz w:val="22"/>
                <w:szCs w:val="22"/>
                <w:lang w:val="en-US"/>
              </w:rPr>
              <w:t>/</w:t>
            </w:r>
            <w:r>
              <w:rPr>
                <w:rFonts w:ascii="Calibri" w:hAnsi="Calibri" w:cs="Arial"/>
                <w:b/>
                <w:color w:val="FFFFFF" w:themeColor="background1"/>
                <w:sz w:val="22"/>
                <w:szCs w:val="22"/>
                <w:lang w:val="en-US"/>
              </w:rPr>
              <w:t>tender documents</w:t>
            </w:r>
          </w:p>
        </w:tc>
        <w:tc>
          <w:tcPr>
            <w:tcW w:w="2291" w:type="dxa"/>
            <w:shd w:val="clear" w:color="auto" w:fill="FF0000"/>
          </w:tcPr>
          <w:p w14:paraId="16EFD91C" w14:textId="6A56B21B" w:rsidR="004A0C2C" w:rsidRPr="00F018F2" w:rsidRDefault="00036351" w:rsidP="00F46BA9">
            <w:pPr>
              <w:pStyle w:val="Brdtekst"/>
              <w:ind w:left="57"/>
              <w:rPr>
                <w:rFonts w:ascii="Calibri" w:hAnsi="Calibri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Calibri" w:hAnsi="Calibri" w:cs="Arial"/>
                <w:b/>
                <w:color w:val="FFFFFF" w:themeColor="background1"/>
                <w:sz w:val="22"/>
                <w:szCs w:val="22"/>
              </w:rPr>
              <w:t>Description of conditions</w:t>
            </w:r>
          </w:p>
        </w:tc>
        <w:tc>
          <w:tcPr>
            <w:tcW w:w="2291" w:type="dxa"/>
            <w:shd w:val="clear" w:color="auto" w:fill="FF0000"/>
          </w:tcPr>
          <w:p w14:paraId="16EFD91D" w14:textId="2EA0E19F" w:rsidR="004A0C2C" w:rsidRPr="00F018F2" w:rsidRDefault="00036351" w:rsidP="004A0C2C">
            <w:pPr>
              <w:pStyle w:val="Brdtekst"/>
              <w:rPr>
                <w:rFonts w:ascii="Calibri" w:hAnsi="Calibri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Calibri" w:hAnsi="Calibri" w:cs="Arial"/>
                <w:b/>
                <w:color w:val="FFFFFF" w:themeColor="background1"/>
                <w:sz w:val="22"/>
                <w:szCs w:val="22"/>
              </w:rPr>
              <w:t xml:space="preserve">Cause </w:t>
            </w:r>
          </w:p>
          <w:p w14:paraId="16EFD91E" w14:textId="77777777" w:rsidR="004A0C2C" w:rsidRPr="00F018F2" w:rsidRDefault="004A0C2C" w:rsidP="004A0C2C">
            <w:pPr>
              <w:rPr>
                <w:b/>
                <w:color w:val="FFFFFF" w:themeColor="background1"/>
              </w:rPr>
            </w:pPr>
          </w:p>
          <w:p w14:paraId="16EFD91F" w14:textId="77777777" w:rsidR="004A0C2C" w:rsidRPr="00F018F2" w:rsidRDefault="004A0C2C" w:rsidP="00F46BA9">
            <w:pPr>
              <w:ind w:firstLine="708"/>
              <w:rPr>
                <w:b/>
                <w:color w:val="FFFFFF" w:themeColor="background1"/>
              </w:rPr>
            </w:pPr>
          </w:p>
        </w:tc>
        <w:tc>
          <w:tcPr>
            <w:tcW w:w="2291" w:type="dxa"/>
            <w:shd w:val="clear" w:color="auto" w:fill="FF0000"/>
          </w:tcPr>
          <w:p w14:paraId="16EFD920" w14:textId="608C0524" w:rsidR="004A0C2C" w:rsidRPr="00036351" w:rsidRDefault="00036351" w:rsidP="00036351">
            <w:pPr>
              <w:pStyle w:val="Brdtekst"/>
              <w:rPr>
                <w:rFonts w:ascii="Calibri" w:hAnsi="Calibri" w:cs="Arial"/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036351">
              <w:rPr>
                <w:rFonts w:ascii="Calibri" w:hAnsi="Calibri" w:cs="Arial"/>
                <w:b/>
                <w:color w:val="FFFFFF" w:themeColor="background1"/>
                <w:sz w:val="22"/>
                <w:szCs w:val="22"/>
                <w:lang w:val="en-US"/>
              </w:rPr>
              <w:t>Consequense for price risk, progress, and so forth</w:t>
            </w:r>
          </w:p>
        </w:tc>
      </w:tr>
      <w:tr w:rsidR="00036351" w:rsidRPr="0066720A" w14:paraId="16EFD926" w14:textId="77777777" w:rsidTr="00F46BA9">
        <w:tc>
          <w:tcPr>
            <w:tcW w:w="2290" w:type="dxa"/>
          </w:tcPr>
          <w:p w14:paraId="16EFD922" w14:textId="77777777" w:rsidR="004A0C2C" w:rsidRPr="00036351" w:rsidRDefault="004A0C2C" w:rsidP="00F46BA9">
            <w:pPr>
              <w:pStyle w:val="Brdtekst"/>
              <w:spacing w:line="360" w:lineRule="auto"/>
              <w:rPr>
                <w:rFonts w:ascii="Calibri" w:hAnsi="Calibri" w:cs="Arial"/>
                <w:sz w:val="22"/>
                <w:szCs w:val="22"/>
                <w:lang w:val="en-US"/>
              </w:rPr>
            </w:pPr>
          </w:p>
        </w:tc>
        <w:tc>
          <w:tcPr>
            <w:tcW w:w="2291" w:type="dxa"/>
          </w:tcPr>
          <w:p w14:paraId="16EFD923" w14:textId="77777777" w:rsidR="004A0C2C" w:rsidRPr="00036351" w:rsidRDefault="004A0C2C" w:rsidP="00F46BA9">
            <w:pPr>
              <w:pStyle w:val="Brdtekst"/>
              <w:spacing w:line="360" w:lineRule="auto"/>
              <w:rPr>
                <w:rFonts w:ascii="Calibri" w:hAnsi="Calibri" w:cs="Arial"/>
                <w:sz w:val="22"/>
                <w:szCs w:val="22"/>
                <w:lang w:val="en-US"/>
              </w:rPr>
            </w:pPr>
          </w:p>
        </w:tc>
        <w:tc>
          <w:tcPr>
            <w:tcW w:w="2291" w:type="dxa"/>
          </w:tcPr>
          <w:p w14:paraId="16EFD924" w14:textId="77777777" w:rsidR="004A0C2C" w:rsidRPr="00036351" w:rsidRDefault="004A0C2C" w:rsidP="00F46BA9">
            <w:pPr>
              <w:pStyle w:val="Brdtekst"/>
              <w:spacing w:line="360" w:lineRule="auto"/>
              <w:rPr>
                <w:rFonts w:ascii="Calibri" w:hAnsi="Calibri" w:cs="Arial"/>
                <w:sz w:val="22"/>
                <w:szCs w:val="22"/>
                <w:lang w:val="en-US"/>
              </w:rPr>
            </w:pPr>
          </w:p>
        </w:tc>
        <w:tc>
          <w:tcPr>
            <w:tcW w:w="2291" w:type="dxa"/>
          </w:tcPr>
          <w:p w14:paraId="16EFD925" w14:textId="77777777" w:rsidR="004A0C2C" w:rsidRPr="00036351" w:rsidRDefault="004A0C2C" w:rsidP="00F46BA9">
            <w:pPr>
              <w:pStyle w:val="Brdtekst"/>
              <w:spacing w:line="360" w:lineRule="auto"/>
              <w:rPr>
                <w:rFonts w:ascii="Calibri" w:hAnsi="Calibri" w:cs="Arial"/>
                <w:sz w:val="22"/>
                <w:szCs w:val="22"/>
                <w:lang w:val="en-US"/>
              </w:rPr>
            </w:pPr>
          </w:p>
        </w:tc>
      </w:tr>
      <w:tr w:rsidR="00036351" w:rsidRPr="0066720A" w14:paraId="16EFD92B" w14:textId="77777777" w:rsidTr="00F46BA9">
        <w:tc>
          <w:tcPr>
            <w:tcW w:w="2290" w:type="dxa"/>
          </w:tcPr>
          <w:p w14:paraId="16EFD927" w14:textId="77777777" w:rsidR="004A0C2C" w:rsidRPr="00036351" w:rsidRDefault="004A0C2C" w:rsidP="00F46BA9">
            <w:pPr>
              <w:pStyle w:val="Brdtekst"/>
              <w:spacing w:line="360" w:lineRule="auto"/>
              <w:rPr>
                <w:rFonts w:ascii="Calibri" w:hAnsi="Calibri" w:cs="Arial"/>
                <w:sz w:val="22"/>
                <w:szCs w:val="22"/>
                <w:lang w:val="en-US"/>
              </w:rPr>
            </w:pPr>
          </w:p>
        </w:tc>
        <w:tc>
          <w:tcPr>
            <w:tcW w:w="2291" w:type="dxa"/>
          </w:tcPr>
          <w:p w14:paraId="16EFD928" w14:textId="77777777" w:rsidR="004A0C2C" w:rsidRPr="00036351" w:rsidRDefault="004A0C2C" w:rsidP="00F46BA9">
            <w:pPr>
              <w:pStyle w:val="Brdtekst"/>
              <w:spacing w:line="360" w:lineRule="auto"/>
              <w:rPr>
                <w:rFonts w:ascii="Calibri" w:hAnsi="Calibri" w:cs="Arial"/>
                <w:sz w:val="22"/>
                <w:szCs w:val="22"/>
                <w:lang w:val="en-US"/>
              </w:rPr>
            </w:pPr>
          </w:p>
        </w:tc>
        <w:tc>
          <w:tcPr>
            <w:tcW w:w="2291" w:type="dxa"/>
          </w:tcPr>
          <w:p w14:paraId="16EFD929" w14:textId="77777777" w:rsidR="004A0C2C" w:rsidRPr="00036351" w:rsidRDefault="004A0C2C" w:rsidP="00F46BA9">
            <w:pPr>
              <w:pStyle w:val="Brdtekst"/>
              <w:spacing w:line="360" w:lineRule="auto"/>
              <w:rPr>
                <w:rFonts w:ascii="Calibri" w:hAnsi="Calibri" w:cs="Arial"/>
                <w:sz w:val="22"/>
                <w:szCs w:val="22"/>
                <w:lang w:val="en-US"/>
              </w:rPr>
            </w:pPr>
          </w:p>
        </w:tc>
        <w:tc>
          <w:tcPr>
            <w:tcW w:w="2291" w:type="dxa"/>
          </w:tcPr>
          <w:p w14:paraId="16EFD92A" w14:textId="77777777" w:rsidR="004A0C2C" w:rsidRPr="00036351" w:rsidRDefault="004A0C2C" w:rsidP="00F46BA9">
            <w:pPr>
              <w:pStyle w:val="Brdtekst"/>
              <w:spacing w:line="360" w:lineRule="auto"/>
              <w:rPr>
                <w:rFonts w:ascii="Calibri" w:hAnsi="Calibri" w:cs="Arial"/>
                <w:sz w:val="22"/>
                <w:szCs w:val="22"/>
                <w:lang w:val="en-US"/>
              </w:rPr>
            </w:pPr>
          </w:p>
        </w:tc>
      </w:tr>
    </w:tbl>
    <w:p w14:paraId="16EFD92C" w14:textId="77777777" w:rsidR="004A0C2C" w:rsidRPr="00036351" w:rsidRDefault="004A0C2C" w:rsidP="004A0C2C">
      <w:pPr>
        <w:pStyle w:val="Brdtekst"/>
        <w:spacing w:line="360" w:lineRule="auto"/>
        <w:rPr>
          <w:rFonts w:ascii="Calibri" w:hAnsi="Calibri" w:cs="Arial"/>
          <w:sz w:val="22"/>
          <w:szCs w:val="22"/>
          <w:lang w:val="en-US"/>
        </w:rPr>
      </w:pPr>
    </w:p>
    <w:p w14:paraId="16EFD948" w14:textId="77777777" w:rsidR="00905765" w:rsidRPr="00036351" w:rsidRDefault="00905765" w:rsidP="00905765">
      <w:pPr>
        <w:pStyle w:val="Brdtekst"/>
        <w:rPr>
          <w:rFonts w:ascii="Calibri" w:hAnsi="Calibri" w:cs="Arial"/>
          <w:sz w:val="22"/>
          <w:szCs w:val="22"/>
          <w:lang w:val="en-US"/>
        </w:rPr>
      </w:pPr>
    </w:p>
    <w:p w14:paraId="16EFD949" w14:textId="79A61AE3" w:rsidR="00905765" w:rsidRPr="007F5A31" w:rsidRDefault="00036351" w:rsidP="00905765">
      <w:pPr>
        <w:pStyle w:val="Brdtekst"/>
        <w:rPr>
          <w:rFonts w:ascii="Calibri" w:hAnsi="Calibri" w:cs="Arial"/>
          <w:sz w:val="22"/>
          <w:szCs w:val="22"/>
          <w:lang w:val="en-US"/>
        </w:rPr>
      </w:pPr>
      <w:r w:rsidRPr="007F5A31">
        <w:rPr>
          <w:rFonts w:ascii="Calibri" w:hAnsi="Calibri" w:cs="Arial"/>
          <w:sz w:val="22"/>
          <w:szCs w:val="22"/>
          <w:lang w:val="en-US"/>
        </w:rPr>
        <w:t>Best regards,</w:t>
      </w:r>
    </w:p>
    <w:p w14:paraId="16EFD94A" w14:textId="77777777" w:rsidR="00905765" w:rsidRPr="007F5A31" w:rsidRDefault="00905765" w:rsidP="00905765">
      <w:pPr>
        <w:rPr>
          <w:rFonts w:ascii="Calibri" w:hAnsi="Calibri" w:cs="Arial"/>
          <w:i/>
          <w:sz w:val="22"/>
          <w:szCs w:val="22"/>
          <w:lang w:val="en-US"/>
        </w:rPr>
      </w:pPr>
      <w:r w:rsidRPr="007F5A31">
        <w:rPr>
          <w:rFonts w:ascii="Calibri" w:hAnsi="Calibri" w:cs="Arial"/>
          <w:i/>
          <w:sz w:val="22"/>
          <w:szCs w:val="22"/>
          <w:lang w:val="en-US"/>
        </w:rPr>
        <w:t xml:space="preserve">(signatur) </w:t>
      </w:r>
    </w:p>
    <w:p w14:paraId="16EFD94B" w14:textId="77777777" w:rsidR="00905765" w:rsidRPr="007F5A31" w:rsidRDefault="00905765" w:rsidP="00905765">
      <w:pPr>
        <w:rPr>
          <w:rFonts w:ascii="Calibri" w:hAnsi="Calibri" w:cs="Arial"/>
          <w:sz w:val="22"/>
          <w:szCs w:val="22"/>
          <w:lang w:val="en-US"/>
        </w:rPr>
      </w:pPr>
    </w:p>
    <w:p w14:paraId="16EFD94C" w14:textId="77777777" w:rsidR="00440A17" w:rsidRPr="007F5A31" w:rsidRDefault="00440A17" w:rsidP="00905765">
      <w:pPr>
        <w:rPr>
          <w:rFonts w:ascii="Calibri" w:hAnsi="Calibri" w:cs="Arial"/>
          <w:sz w:val="22"/>
          <w:szCs w:val="22"/>
          <w:lang w:val="en-US"/>
        </w:rPr>
      </w:pPr>
    </w:p>
    <w:p w14:paraId="16EFD94D" w14:textId="77777777" w:rsidR="00AA7A50" w:rsidRPr="007F5A31" w:rsidRDefault="00905765" w:rsidP="00905765">
      <w:pPr>
        <w:rPr>
          <w:rStyle w:val="Meldingshodeetikett"/>
          <w:rFonts w:ascii="Calibri" w:hAnsi="Calibri"/>
          <w:b w:val="0"/>
          <w:spacing w:val="0"/>
          <w:sz w:val="24"/>
          <w:lang w:val="en-US"/>
        </w:rPr>
      </w:pPr>
      <w:r w:rsidRPr="007F5A31">
        <w:rPr>
          <w:rStyle w:val="Meldingshodeetikett"/>
          <w:rFonts w:ascii="Calibri" w:hAnsi="Calibri"/>
          <w:b w:val="0"/>
          <w:spacing w:val="0"/>
          <w:sz w:val="24"/>
          <w:lang w:val="en-US"/>
        </w:rPr>
        <w:t>_______________________________</w:t>
      </w:r>
    </w:p>
    <w:p w14:paraId="16EFD94E" w14:textId="4DE452A5" w:rsidR="00905765" w:rsidRPr="007F5A31" w:rsidRDefault="00036351" w:rsidP="00905765">
      <w:pPr>
        <w:rPr>
          <w:rStyle w:val="Meldingshodeetikett"/>
          <w:rFonts w:ascii="Calibri" w:hAnsi="Calibri" w:cs="Arial"/>
          <w:b w:val="0"/>
          <w:i/>
          <w:spacing w:val="0"/>
          <w:sz w:val="22"/>
          <w:szCs w:val="22"/>
          <w:lang w:val="en-US"/>
        </w:rPr>
      </w:pPr>
      <w:r w:rsidRPr="007F5A31">
        <w:rPr>
          <w:rStyle w:val="Meldingshodeetikett"/>
          <w:rFonts w:ascii="Calibri" w:hAnsi="Calibri" w:cs="Arial"/>
          <w:b w:val="0"/>
          <w:i/>
          <w:spacing w:val="0"/>
          <w:sz w:val="22"/>
          <w:szCs w:val="22"/>
          <w:lang w:val="en-US"/>
        </w:rPr>
        <w:t>(name block letters</w:t>
      </w:r>
      <w:r w:rsidR="00905765" w:rsidRPr="007F5A31">
        <w:rPr>
          <w:rStyle w:val="Meldingshodeetikett"/>
          <w:rFonts w:ascii="Calibri" w:hAnsi="Calibri" w:cs="Arial"/>
          <w:b w:val="0"/>
          <w:i/>
          <w:spacing w:val="0"/>
          <w:sz w:val="22"/>
          <w:szCs w:val="22"/>
          <w:lang w:val="en-US"/>
        </w:rPr>
        <w:t>)</w:t>
      </w:r>
    </w:p>
    <w:sectPr w:rsidR="00905765" w:rsidRPr="007F5A31" w:rsidSect="006556ED">
      <w:headerReference w:type="default" r:id="rId10"/>
      <w:footerReference w:type="default" r:id="rId11"/>
      <w:pgSz w:w="11906" w:h="16838"/>
      <w:pgMar w:top="1417" w:right="1417" w:bottom="1417" w:left="1417" w:header="360" w:footer="6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4C94A" w14:textId="77777777" w:rsidR="006833DC" w:rsidRDefault="006833DC">
      <w:r>
        <w:separator/>
      </w:r>
    </w:p>
  </w:endnote>
  <w:endnote w:type="continuationSeparator" w:id="0">
    <w:p w14:paraId="28057F8A" w14:textId="77777777" w:rsidR="006833DC" w:rsidRDefault="00683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019"/>
      <w:gridCol w:w="3026"/>
      <w:gridCol w:w="3017"/>
    </w:tblGrid>
    <w:tr w:rsidR="00C312E5" w:rsidRPr="00C3761E" w14:paraId="16EFD957" w14:textId="77777777" w:rsidTr="005002CD">
      <w:tc>
        <w:tcPr>
          <w:tcW w:w="3054" w:type="dxa"/>
        </w:tcPr>
        <w:p w14:paraId="16EFD954" w14:textId="3532EB23" w:rsidR="00C312E5" w:rsidRPr="00C3761E" w:rsidRDefault="00C312E5" w:rsidP="00F85517">
          <w:pPr>
            <w:rPr>
              <w:rStyle w:val="Meldingshodeetikett"/>
              <w:rFonts w:ascii="Calibri" w:hAnsi="Calibri"/>
              <w:b w:val="0"/>
              <w:spacing w:val="-20"/>
              <w:sz w:val="22"/>
              <w:szCs w:val="22"/>
              <w:lang w:eastAsia="en-US"/>
            </w:rPr>
          </w:pPr>
          <w:r w:rsidRPr="00C3761E">
            <w:rPr>
              <w:rStyle w:val="Meldingshodeetikett"/>
              <w:rFonts w:ascii="Calibri" w:hAnsi="Calibri"/>
              <w:b w:val="0"/>
              <w:spacing w:val="-20"/>
              <w:sz w:val="22"/>
              <w:szCs w:val="22"/>
              <w:lang w:eastAsia="en-US"/>
            </w:rPr>
            <w:t>R</w:t>
          </w:r>
          <w:r w:rsidR="00C3335A">
            <w:rPr>
              <w:rStyle w:val="Meldingshodeetikett"/>
              <w:rFonts w:ascii="Calibri" w:hAnsi="Calibri"/>
              <w:b w:val="0"/>
              <w:spacing w:val="-20"/>
              <w:sz w:val="22"/>
              <w:szCs w:val="22"/>
              <w:lang w:eastAsia="en-US"/>
            </w:rPr>
            <w:t>evisjonsdato: 2020</w:t>
          </w:r>
          <w:r w:rsidRPr="00C3761E">
            <w:rPr>
              <w:rStyle w:val="Meldingshodeetikett"/>
              <w:rFonts w:ascii="Calibri" w:hAnsi="Calibri"/>
              <w:b w:val="0"/>
              <w:spacing w:val="-20"/>
              <w:sz w:val="22"/>
              <w:szCs w:val="22"/>
              <w:lang w:eastAsia="en-US"/>
            </w:rPr>
            <w:t>-0</w:t>
          </w:r>
          <w:r w:rsidR="00C3335A">
            <w:rPr>
              <w:rStyle w:val="Meldingshodeetikett"/>
              <w:rFonts w:ascii="Calibri" w:hAnsi="Calibri"/>
              <w:b w:val="0"/>
              <w:spacing w:val="-20"/>
              <w:sz w:val="22"/>
              <w:szCs w:val="22"/>
              <w:lang w:eastAsia="en-US"/>
            </w:rPr>
            <w:t>9</w:t>
          </w:r>
          <w:r w:rsidRPr="00C3761E">
            <w:rPr>
              <w:rStyle w:val="Meldingshodeetikett"/>
              <w:rFonts w:ascii="Calibri" w:hAnsi="Calibri"/>
              <w:b w:val="0"/>
              <w:spacing w:val="-20"/>
              <w:sz w:val="22"/>
              <w:szCs w:val="22"/>
              <w:lang w:eastAsia="en-US"/>
            </w:rPr>
            <w:t>-</w:t>
          </w:r>
          <w:r w:rsidR="00C3335A">
            <w:rPr>
              <w:rStyle w:val="Meldingshodeetikett"/>
              <w:rFonts w:ascii="Calibri" w:hAnsi="Calibri"/>
              <w:b w:val="0"/>
              <w:spacing w:val="-20"/>
              <w:sz w:val="22"/>
              <w:szCs w:val="22"/>
              <w:lang w:eastAsia="en-US"/>
            </w:rPr>
            <w:t>07</w:t>
          </w:r>
        </w:p>
      </w:tc>
      <w:tc>
        <w:tcPr>
          <w:tcW w:w="3054" w:type="dxa"/>
        </w:tcPr>
        <w:p w14:paraId="16EFD955" w14:textId="118109A6" w:rsidR="00C312E5" w:rsidRPr="00C3761E" w:rsidRDefault="004A0C2C">
          <w:pPr>
            <w:rPr>
              <w:rStyle w:val="Meldingshodeetikett"/>
              <w:rFonts w:ascii="Calibri" w:hAnsi="Calibri"/>
              <w:b w:val="0"/>
              <w:spacing w:val="-20"/>
              <w:sz w:val="22"/>
              <w:szCs w:val="22"/>
              <w:lang w:eastAsia="en-US"/>
            </w:rPr>
          </w:pPr>
          <w:r>
            <w:rPr>
              <w:rStyle w:val="Meldingshodeetikett"/>
              <w:rFonts w:ascii="Calibri" w:hAnsi="Calibri"/>
              <w:b w:val="0"/>
              <w:spacing w:val="-20"/>
              <w:sz w:val="22"/>
              <w:szCs w:val="22"/>
              <w:lang w:eastAsia="en-US"/>
            </w:rPr>
            <w:t xml:space="preserve">Revisjonsnummer: </w:t>
          </w:r>
          <w:r w:rsidR="00C3335A">
            <w:rPr>
              <w:rStyle w:val="Meldingshodeetikett"/>
              <w:rFonts w:ascii="Calibri" w:hAnsi="Calibri"/>
              <w:b w:val="0"/>
              <w:spacing w:val="-20"/>
              <w:sz w:val="22"/>
              <w:szCs w:val="22"/>
              <w:lang w:eastAsia="en-US"/>
            </w:rPr>
            <w:t>2</w:t>
          </w:r>
        </w:p>
      </w:tc>
      <w:tc>
        <w:tcPr>
          <w:tcW w:w="3055" w:type="dxa"/>
        </w:tcPr>
        <w:p w14:paraId="16EFD956" w14:textId="336BD899" w:rsidR="00C312E5" w:rsidRPr="00C3761E" w:rsidRDefault="00197515">
          <w:pPr>
            <w:rPr>
              <w:rStyle w:val="Meldingshodeetikett"/>
              <w:rFonts w:ascii="Calibri" w:hAnsi="Calibri"/>
              <w:b w:val="0"/>
              <w:spacing w:val="-20"/>
              <w:sz w:val="22"/>
              <w:szCs w:val="22"/>
              <w:lang w:eastAsia="en-US"/>
            </w:rPr>
          </w:pPr>
          <w:r>
            <w:rPr>
              <w:rStyle w:val="Meldingshodeetikett"/>
              <w:rFonts w:ascii="Calibri" w:hAnsi="Calibri"/>
              <w:b w:val="0"/>
              <w:spacing w:val="-20"/>
              <w:sz w:val="22"/>
              <w:szCs w:val="22"/>
              <w:lang w:eastAsia="en-US"/>
            </w:rPr>
            <w:t xml:space="preserve">Tittel: </w:t>
          </w:r>
          <w:r w:rsidR="00C312E5" w:rsidRPr="00C3761E">
            <w:rPr>
              <w:rStyle w:val="Meldingshodeetikett"/>
              <w:rFonts w:ascii="Calibri" w:hAnsi="Calibri"/>
              <w:b w:val="0"/>
              <w:spacing w:val="-20"/>
              <w:sz w:val="22"/>
              <w:szCs w:val="22"/>
              <w:lang w:eastAsia="en-US"/>
            </w:rPr>
            <w:t>Tilbudsbrev</w:t>
          </w:r>
        </w:p>
      </w:tc>
    </w:tr>
  </w:tbl>
  <w:p w14:paraId="16EFD958" w14:textId="77777777" w:rsidR="0046725C" w:rsidRDefault="0046725C" w:rsidP="005002CD">
    <w:pPr>
      <w:pStyle w:val="Bunntekst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40E4E" w14:textId="77777777" w:rsidR="006833DC" w:rsidRDefault="006833DC">
      <w:r>
        <w:separator/>
      </w:r>
    </w:p>
  </w:footnote>
  <w:footnote w:type="continuationSeparator" w:id="0">
    <w:p w14:paraId="54CA6B91" w14:textId="77777777" w:rsidR="006833DC" w:rsidRDefault="00683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FD953" w14:textId="1DF924D9" w:rsidR="0046725C" w:rsidRDefault="00F018F2">
    <w:pPr>
      <w:pStyle w:val="Topptekst"/>
      <w:tabs>
        <w:tab w:val="clear" w:pos="4153"/>
        <w:tab w:val="clear" w:pos="8306"/>
        <w:tab w:val="left" w:pos="4050"/>
      </w:tabs>
      <w:rPr>
        <w:rFonts w:ascii="Garamond" w:hAnsi="Garamond"/>
        <w:noProof/>
        <w:sz w:val="20"/>
      </w:rPr>
    </w:pPr>
    <w:r>
      <w:rPr>
        <w:noProof/>
      </w:rPr>
      <w:drawing>
        <wp:inline distT="0" distB="0" distL="0" distR="0" wp14:anchorId="7A0767CE" wp14:editId="092634EA">
          <wp:extent cx="2405763" cy="396000"/>
          <wp:effectExtent l="0" t="0" r="0" b="0"/>
          <wp:docPr id="1" name="Picture 1" descr="UiO_A_MSEIL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iO_A_MSEIL_E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5763" cy="3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6725C">
      <w:rPr>
        <w:rFonts w:ascii="Garamond" w:hAnsi="Garamond"/>
        <w:noProof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1579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E4A305F"/>
    <w:multiLevelType w:val="hybridMultilevel"/>
    <w:tmpl w:val="E514C488"/>
    <w:lvl w:ilvl="0" w:tplc="BDBA2D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FA3A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E211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2E13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965B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A82E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C883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A8DF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A6D9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25F0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DDA347E"/>
    <w:multiLevelType w:val="hybridMultilevel"/>
    <w:tmpl w:val="13307B40"/>
    <w:lvl w:ilvl="0" w:tplc="B572490E">
      <w:start w:val="1"/>
      <w:numFmt w:val="bullet"/>
      <w:lvlText w:val="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08A090F"/>
    <w:multiLevelType w:val="hybridMultilevel"/>
    <w:tmpl w:val="64C2035E"/>
    <w:lvl w:ilvl="0" w:tplc="2DCEB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06A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ECDA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9ED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08A9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E6EF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6C95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6E63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D0C9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58780C"/>
    <w:multiLevelType w:val="hybridMultilevel"/>
    <w:tmpl w:val="5176A44A"/>
    <w:lvl w:ilvl="0" w:tplc="B572490E">
      <w:start w:val="1"/>
      <w:numFmt w:val="bullet"/>
      <w:lvlText w:val="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830BED"/>
    <w:multiLevelType w:val="hybridMultilevel"/>
    <w:tmpl w:val="61C67694"/>
    <w:lvl w:ilvl="0" w:tplc="57F6FC4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D32C4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6494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449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BC4A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609B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62B1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1E3F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361B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51488892">
    <w:abstractNumId w:val="6"/>
  </w:num>
  <w:num w:numId="2" w16cid:durableId="8292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1248132">
    <w:abstractNumId w:val="4"/>
  </w:num>
  <w:num w:numId="4" w16cid:durableId="1137530324">
    <w:abstractNumId w:val="1"/>
  </w:num>
  <w:num w:numId="5" w16cid:durableId="1749307384">
    <w:abstractNumId w:val="0"/>
  </w:num>
  <w:num w:numId="6" w16cid:durableId="1802190175">
    <w:abstractNumId w:val="2"/>
  </w:num>
  <w:num w:numId="7" w16cid:durableId="1423603513">
    <w:abstractNumId w:val="3"/>
  </w:num>
  <w:num w:numId="8" w16cid:durableId="10486046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>
      <o:colormru v:ext="edit" colors="#03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FE0"/>
    <w:rsid w:val="00015ADF"/>
    <w:rsid w:val="00036351"/>
    <w:rsid w:val="000564BB"/>
    <w:rsid w:val="000C5123"/>
    <w:rsid w:val="000D1B99"/>
    <w:rsid w:val="000E6910"/>
    <w:rsid w:val="000F508A"/>
    <w:rsid w:val="001250A0"/>
    <w:rsid w:val="00130765"/>
    <w:rsid w:val="00133762"/>
    <w:rsid w:val="0013672C"/>
    <w:rsid w:val="00171E39"/>
    <w:rsid w:val="00172FD2"/>
    <w:rsid w:val="00197515"/>
    <w:rsid w:val="001C1E9A"/>
    <w:rsid w:val="00240C8E"/>
    <w:rsid w:val="0026564C"/>
    <w:rsid w:val="00272B89"/>
    <w:rsid w:val="00285283"/>
    <w:rsid w:val="002A391B"/>
    <w:rsid w:val="002B5CB4"/>
    <w:rsid w:val="002E1C93"/>
    <w:rsid w:val="00307B01"/>
    <w:rsid w:val="00325285"/>
    <w:rsid w:val="00347308"/>
    <w:rsid w:val="00380EA9"/>
    <w:rsid w:val="003B5959"/>
    <w:rsid w:val="003F1C85"/>
    <w:rsid w:val="00416520"/>
    <w:rsid w:val="00432671"/>
    <w:rsid w:val="00440A17"/>
    <w:rsid w:val="0044727D"/>
    <w:rsid w:val="0046725C"/>
    <w:rsid w:val="004A0C2C"/>
    <w:rsid w:val="004B0581"/>
    <w:rsid w:val="004B6D3E"/>
    <w:rsid w:val="004E4471"/>
    <w:rsid w:val="005002CD"/>
    <w:rsid w:val="00501BF6"/>
    <w:rsid w:val="00513AF0"/>
    <w:rsid w:val="005541B9"/>
    <w:rsid w:val="005914D2"/>
    <w:rsid w:val="005A63A0"/>
    <w:rsid w:val="005A7753"/>
    <w:rsid w:val="005C56B1"/>
    <w:rsid w:val="005E0086"/>
    <w:rsid w:val="006346A7"/>
    <w:rsid w:val="006412B0"/>
    <w:rsid w:val="00645A0C"/>
    <w:rsid w:val="006556ED"/>
    <w:rsid w:val="0066720A"/>
    <w:rsid w:val="006720CE"/>
    <w:rsid w:val="006833DC"/>
    <w:rsid w:val="006A518A"/>
    <w:rsid w:val="006D5C13"/>
    <w:rsid w:val="00714D1E"/>
    <w:rsid w:val="00736088"/>
    <w:rsid w:val="007508AE"/>
    <w:rsid w:val="00782601"/>
    <w:rsid w:val="007C6B0F"/>
    <w:rsid w:val="007E4296"/>
    <w:rsid w:val="007E7B19"/>
    <w:rsid w:val="007F19F6"/>
    <w:rsid w:val="007F5A31"/>
    <w:rsid w:val="00821382"/>
    <w:rsid w:val="008361AB"/>
    <w:rsid w:val="00854FDB"/>
    <w:rsid w:val="00857A3F"/>
    <w:rsid w:val="00860D89"/>
    <w:rsid w:val="008638EE"/>
    <w:rsid w:val="00866FA7"/>
    <w:rsid w:val="00872B5F"/>
    <w:rsid w:val="0088779F"/>
    <w:rsid w:val="00890A38"/>
    <w:rsid w:val="00892298"/>
    <w:rsid w:val="008C4BCB"/>
    <w:rsid w:val="008D4040"/>
    <w:rsid w:val="008E685D"/>
    <w:rsid w:val="008E7149"/>
    <w:rsid w:val="008F40A0"/>
    <w:rsid w:val="00905765"/>
    <w:rsid w:val="00941A12"/>
    <w:rsid w:val="00961439"/>
    <w:rsid w:val="009A691F"/>
    <w:rsid w:val="009C2A40"/>
    <w:rsid w:val="009D0917"/>
    <w:rsid w:val="009D76DC"/>
    <w:rsid w:val="009E5987"/>
    <w:rsid w:val="00A33AC3"/>
    <w:rsid w:val="00A33FBF"/>
    <w:rsid w:val="00A40907"/>
    <w:rsid w:val="00A54508"/>
    <w:rsid w:val="00A93648"/>
    <w:rsid w:val="00AA7A50"/>
    <w:rsid w:val="00AC15C6"/>
    <w:rsid w:val="00B214A6"/>
    <w:rsid w:val="00B27FE0"/>
    <w:rsid w:val="00B3473E"/>
    <w:rsid w:val="00BC615E"/>
    <w:rsid w:val="00C00724"/>
    <w:rsid w:val="00C04904"/>
    <w:rsid w:val="00C312E5"/>
    <w:rsid w:val="00C3335A"/>
    <w:rsid w:val="00C3761E"/>
    <w:rsid w:val="00C456BB"/>
    <w:rsid w:val="00C97D88"/>
    <w:rsid w:val="00CA4813"/>
    <w:rsid w:val="00CF1717"/>
    <w:rsid w:val="00D843E5"/>
    <w:rsid w:val="00DA1560"/>
    <w:rsid w:val="00DB5060"/>
    <w:rsid w:val="00DD0F23"/>
    <w:rsid w:val="00DD4DBB"/>
    <w:rsid w:val="00DF793A"/>
    <w:rsid w:val="00E062E3"/>
    <w:rsid w:val="00E3076C"/>
    <w:rsid w:val="00E9107A"/>
    <w:rsid w:val="00EB4C03"/>
    <w:rsid w:val="00ED0134"/>
    <w:rsid w:val="00ED7981"/>
    <w:rsid w:val="00F018F2"/>
    <w:rsid w:val="00F0458E"/>
    <w:rsid w:val="00F14FC0"/>
    <w:rsid w:val="00F46BA9"/>
    <w:rsid w:val="00F75588"/>
    <w:rsid w:val="00F85517"/>
    <w:rsid w:val="00F97D81"/>
    <w:rsid w:val="00FA1C3D"/>
    <w:rsid w:val="00FA6831"/>
    <w:rsid w:val="00FD364F"/>
    <w:rsid w:val="00FD37F8"/>
    <w:rsid w:val="00FE7FCA"/>
    <w:rsid w:val="00FF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39"/>
    </o:shapedefaults>
    <o:shapelayout v:ext="edit">
      <o:idmap v:ext="edit" data="2"/>
    </o:shapelayout>
  </w:shapeDefaults>
  <w:decimalSymbol w:val=","/>
  <w:listSeparator w:val=";"/>
  <w14:docId w14:val="16EFD8ED"/>
  <w15:chartTrackingRefBased/>
  <w15:docId w15:val="{7C23719B-9332-4172-A6FA-E37036CD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5765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pPr>
      <w:keepNext/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4" w:right="567"/>
      <w:outlineLvl w:val="0"/>
    </w:pPr>
    <w:rPr>
      <w:rFonts w:ascii="Garamond" w:hAnsi="Garamond"/>
      <w:b/>
      <w:bCs/>
      <w:i/>
      <w:sz w:val="32"/>
      <w:szCs w:val="20"/>
      <w:lang w:eastAsia="en-US"/>
    </w:rPr>
  </w:style>
  <w:style w:type="paragraph" w:styleId="Overskrift2">
    <w:name w:val="heading 2"/>
    <w:basedOn w:val="Normal"/>
    <w:next w:val="Normal"/>
    <w:qFormat/>
    <w:pPr>
      <w:keepNext/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2"/>
      <w:outlineLvl w:val="1"/>
    </w:pPr>
    <w:rPr>
      <w:rFonts w:ascii="Arial Black" w:hAnsi="Arial Black"/>
      <w:b/>
      <w:bCs/>
      <w:sz w:val="52"/>
    </w:rPr>
  </w:style>
  <w:style w:type="paragraph" w:styleId="Overskrift3">
    <w:name w:val="heading 3"/>
    <w:basedOn w:val="Normal"/>
    <w:next w:val="Normal"/>
    <w:qFormat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Overskrift8">
    <w:name w:val="heading 8"/>
    <w:basedOn w:val="Normal"/>
    <w:next w:val="Normal"/>
    <w:qFormat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rPr>
      <w:color w:val="0000FF"/>
      <w:u w:val="single"/>
    </w:rPr>
  </w:style>
  <w:style w:type="paragraph" w:styleId="Topptekst">
    <w:name w:val="header"/>
    <w:basedOn w:val="Normal"/>
    <w:pPr>
      <w:tabs>
        <w:tab w:val="center" w:pos="4153"/>
        <w:tab w:val="right" w:pos="8306"/>
      </w:tabs>
    </w:pPr>
  </w:style>
  <w:style w:type="paragraph" w:styleId="Bunntekst">
    <w:name w:val="footer"/>
    <w:basedOn w:val="Normal"/>
    <w:pPr>
      <w:tabs>
        <w:tab w:val="center" w:pos="4153"/>
        <w:tab w:val="right" w:pos="8306"/>
      </w:tabs>
    </w:pPr>
  </w:style>
  <w:style w:type="paragraph" w:styleId="Brdtekstinnrykk">
    <w:name w:val="Body Text Indent"/>
    <w:basedOn w:val="Normal"/>
    <w:pPr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4"/>
    </w:pPr>
    <w:rPr>
      <w:rFonts w:ascii="Garamond" w:hAnsi="Garamond"/>
    </w:rPr>
  </w:style>
  <w:style w:type="paragraph" w:styleId="Meldingshode">
    <w:name w:val="Message Header"/>
    <w:basedOn w:val="Brdtekst"/>
    <w:pPr>
      <w:keepLines/>
      <w:spacing w:after="0" w:line="415" w:lineRule="atLeast"/>
      <w:ind w:left="1560" w:hanging="720"/>
    </w:pPr>
    <w:rPr>
      <w:sz w:val="20"/>
      <w:szCs w:val="20"/>
      <w:lang w:eastAsia="en-US"/>
    </w:rPr>
  </w:style>
  <w:style w:type="paragraph" w:customStyle="1" w:styleId="Meldingshode-frst">
    <w:name w:val="Meldingshode - først"/>
    <w:basedOn w:val="Meldingshode"/>
    <w:next w:val="Meldingshode"/>
  </w:style>
  <w:style w:type="character" w:customStyle="1" w:styleId="Meldingshodeetikett">
    <w:name w:val="Meldingshodeetikett"/>
    <w:rPr>
      <w:rFonts w:ascii="Arial" w:hAnsi="Arial"/>
      <w:b/>
      <w:spacing w:val="-4"/>
      <w:sz w:val="18"/>
      <w:vertAlign w:val="baseline"/>
      <w:lang w:bidi="ar-SA"/>
    </w:rPr>
  </w:style>
  <w:style w:type="paragraph" w:customStyle="1" w:styleId="Meldingshode-sist">
    <w:name w:val="Meldingshode - sist"/>
    <w:basedOn w:val="Meldingshode"/>
    <w:next w:val="Brdtekst"/>
    <w:pPr>
      <w:pBdr>
        <w:bottom w:val="single" w:sz="6" w:space="22" w:color="auto"/>
      </w:pBdr>
      <w:spacing w:after="400"/>
    </w:pPr>
  </w:style>
  <w:style w:type="paragraph" w:styleId="Brdtekst">
    <w:name w:val="Body Text"/>
    <w:basedOn w:val="Normal"/>
    <w:link w:val="BrdtekstTegn"/>
    <w:pPr>
      <w:spacing w:after="120"/>
    </w:pPr>
  </w:style>
  <w:style w:type="paragraph" w:customStyle="1" w:styleId="Dokumentetikett">
    <w:name w:val="Dokumentetikett"/>
    <w:next w:val="Normal"/>
    <w:pPr>
      <w:spacing w:before="140" w:after="540" w:line="600" w:lineRule="atLeast"/>
      <w:ind w:left="840"/>
    </w:pPr>
    <w:rPr>
      <w:spacing w:val="-38"/>
      <w:sz w:val="60"/>
      <w:lang w:eastAsia="en-US"/>
    </w:rPr>
  </w:style>
  <w:style w:type="paragraph" w:customStyle="1" w:styleId="Bobletekst1">
    <w:name w:val="Bobletekst1"/>
    <w:basedOn w:val="Normal"/>
    <w:semiHidden/>
    <w:rPr>
      <w:rFonts w:ascii="Tahoma" w:hAnsi="Tahoma" w:cs="Tahoma"/>
      <w:sz w:val="16"/>
      <w:szCs w:val="16"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Bobletekst2">
    <w:name w:val="Bobletekst2"/>
    <w:basedOn w:val="Normal"/>
    <w:semiHidden/>
    <w:rPr>
      <w:rFonts w:ascii="Tahoma" w:hAnsi="Tahoma" w:cs="Tahoma"/>
      <w:sz w:val="16"/>
      <w:szCs w:val="16"/>
    </w:rPr>
  </w:style>
  <w:style w:type="paragraph" w:styleId="Bobletekst">
    <w:name w:val="Balloon Text"/>
    <w:basedOn w:val="Normal"/>
    <w:semiHidden/>
    <w:rsid w:val="001C1E9A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7360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link w:val="Overskrift1"/>
    <w:rsid w:val="00905765"/>
    <w:rPr>
      <w:rFonts w:ascii="Garamond" w:hAnsi="Garamond"/>
      <w:b/>
      <w:bCs/>
      <w:i/>
      <w:sz w:val="32"/>
      <w:lang w:eastAsia="en-US"/>
    </w:rPr>
  </w:style>
  <w:style w:type="character" w:customStyle="1" w:styleId="BrdtekstTegn">
    <w:name w:val="Brødtekst Tegn"/>
    <w:link w:val="Brdtekst"/>
    <w:rsid w:val="00905765"/>
    <w:rPr>
      <w:sz w:val="24"/>
      <w:szCs w:val="24"/>
    </w:rPr>
  </w:style>
  <w:style w:type="character" w:customStyle="1" w:styleId="StyleBodyTextItalicChar">
    <w:name w:val="Style Body Text + Italic Char"/>
    <w:rsid w:val="00905765"/>
    <w:rPr>
      <w:i/>
      <w:iCs/>
      <w:noProof w:val="0"/>
      <w:sz w:val="24"/>
      <w:szCs w:val="24"/>
      <w:lang w:val="nb-NO" w:eastAsia="nb-NO" w:bidi="ar-SA"/>
    </w:rPr>
  </w:style>
  <w:style w:type="paragraph" w:styleId="Tittel">
    <w:name w:val="Title"/>
    <w:basedOn w:val="Normal"/>
    <w:next w:val="Normal"/>
    <w:link w:val="TittelTegn"/>
    <w:uiPriority w:val="10"/>
    <w:qFormat/>
    <w:rsid w:val="0090576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10"/>
    <w:rsid w:val="00905765"/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7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-Innkjop\ANBUD\Anbud-2017\Anbud%20-%20Utstyr\2017-53%20Simulatorer\1.%20Konkurransegrunnlag\MAL%20Vedlegg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27199F160D974192143CC318A36A84" ma:contentTypeVersion="14" ma:contentTypeDescription="Opprett et nytt dokument." ma:contentTypeScope="" ma:versionID="2029c7943cafc4bafa386678bef4f846">
  <xsd:schema xmlns:xsd="http://www.w3.org/2001/XMLSchema" xmlns:xs="http://www.w3.org/2001/XMLSchema" xmlns:p="http://schemas.microsoft.com/office/2006/metadata/properties" xmlns:ns2="e0a0dcc0-8d36-434f-a53a-5700dad98929" xmlns:ns3="2f702949-c759-4d57-9fa2-4998f0cee865" targetNamespace="http://schemas.microsoft.com/office/2006/metadata/properties" ma:root="true" ma:fieldsID="5ec17c4925d19fca5b1dab15e5db987b" ns2:_="" ns3:_="">
    <xsd:import namespace="e0a0dcc0-8d36-434f-a53a-5700dad98929"/>
    <xsd:import namespace="2f702949-c759-4d57-9fa2-4998f0cee8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Beskrivelse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dcc0-8d36-434f-a53a-5700dad989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22fd018-c39b-462c-89de-126a365ef1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skrivelse" ma:index="19" nillable="true" ma:displayName="Beskrivelse" ma:description="Beskrivelse av mappen" ma:format="Dropdown" ma:internalName="Beskrivelse">
      <xsd:simpleType>
        <xsd:restriction base="dms:Text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702949-c759-4d57-9fa2-4998f0cee86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0f69b95-6d78-4567-a43f-fc536ad09082}" ma:internalName="TaxCatchAll" ma:showField="CatchAllData" ma:web="2f702949-c759-4d57-9fa2-4998f0cee8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skrivelse xmlns="e0a0dcc0-8d36-434f-a53a-5700dad98929" xsi:nil="true"/>
    <lcf76f155ced4ddcb4097134ff3c332f xmlns="e0a0dcc0-8d36-434f-a53a-5700dad98929">
      <Terms xmlns="http://schemas.microsoft.com/office/infopath/2007/PartnerControls"/>
    </lcf76f155ced4ddcb4097134ff3c332f>
    <TaxCatchAll xmlns="2f702949-c759-4d57-9fa2-4998f0cee86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4852F1-3B33-4608-9549-1A7432499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a0dcc0-8d36-434f-a53a-5700dad98929"/>
    <ds:schemaRef ds:uri="2f702949-c759-4d57-9fa2-4998f0cee8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7A2478-34C5-4EF1-BE89-7ACD79E73BB1}">
  <ds:schemaRefs>
    <ds:schemaRef ds:uri="http://schemas.microsoft.com/office/2006/metadata/properties"/>
    <ds:schemaRef ds:uri="http://schemas.microsoft.com/office/infopath/2007/PartnerControls"/>
    <ds:schemaRef ds:uri="e0a0dcc0-8d36-434f-a53a-5700dad98929"/>
    <ds:schemaRef ds:uri="2f702949-c759-4d57-9fa2-4998f0cee865"/>
  </ds:schemaRefs>
</ds:datastoreItem>
</file>

<file path=customXml/itemProps3.xml><?xml version="1.0" encoding="utf-8"?>
<ds:datastoreItem xmlns:ds="http://schemas.openxmlformats.org/officeDocument/2006/customXml" ds:itemID="{95F1F84E-1C73-4972-978F-BF2A4F674C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3b6811-b0a4-4b2a-b932-72c4c970c5d2}" enabled="0" method="" siteId="{463b6811-b0a4-4b2a-b932-72c4c970c5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MAL Vedlegg Tilbudsbrev</Template>
  <TotalTime>6</TotalTime>
  <Pages>1</Pages>
  <Words>132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Sykehuspartner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Mikkelsen Britt</dc:creator>
  <cp:keywords/>
  <cp:lastModifiedBy>Ken Rune Myrvang</cp:lastModifiedBy>
  <cp:revision>7</cp:revision>
  <cp:lastPrinted>2004-08-04T20:39:00Z</cp:lastPrinted>
  <dcterms:created xsi:type="dcterms:W3CDTF">2020-09-17T13:52:00Z</dcterms:created>
  <dcterms:modified xsi:type="dcterms:W3CDTF">2026-05-28T07:42:00Z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0x010100BA27199F160D974192143CC318A36A84</vt:lpwstr>
  </property>
  <property fmtid="{D5CDD505-2E9C-101B-9397-08002B2CF9AE}" pid="3" name="MediaServiceImageTags">
    <vt:lpwstr/>
  </property>
</Properties>
</file>